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2E4EB" w14:textId="79DCED4D" w:rsidR="00535E9B" w:rsidRPr="00BA245E" w:rsidRDefault="00BA245E" w:rsidP="00BA245E"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BB29364" wp14:editId="0DF3A52B">
                <wp:simplePos x="0" y="0"/>
                <wp:positionH relativeFrom="column">
                  <wp:posOffset>-382700</wp:posOffset>
                </wp:positionH>
                <wp:positionV relativeFrom="paragraph">
                  <wp:posOffset>7775646</wp:posOffset>
                </wp:positionV>
                <wp:extent cx="4479110" cy="1132330"/>
                <wp:effectExtent l="0" t="0" r="0" b="0"/>
                <wp:wrapSquare wrapText="bothSides"/>
                <wp:docPr id="17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110" cy="1132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31F520" id="Prostokąt 1" o:spid="_x0000_s1026" style="position:absolute;margin-left:-30.15pt;margin-top:612.25pt;width:352.7pt;height:89.1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" fillcolor="white [3212]" stroked="f" strokeweight="1pt">
                <v:fill opacity="0"/>
                <w10:wrap type="square"/>
              </v:rect>
            </w:pict>
          </mc:Fallback>
        </mc:AlternateContent>
      </w: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3FFB5A19" w14:textId="03617D5B" w:rsidR="00535E9B" w:rsidRPr="00535E9B" w:rsidRDefault="00535E9B" w:rsidP="00842A55">
      <w:pPr>
        <w:tabs>
          <w:tab w:val="left" w:pos="7652"/>
        </w:tabs>
        <w:jc w:val="right"/>
        <w:rPr>
          <w:rFonts w:ascii="Verdana" w:eastAsia="Verdana" w:hAnsi="Verdana" w:cs="Times New Roman"/>
          <w:b/>
          <w:szCs w:val="18"/>
        </w:rPr>
      </w:pPr>
      <w:r w:rsidRPr="00535E9B">
        <w:rPr>
          <w:rFonts w:ascii="Verdana" w:eastAsia="Verdana" w:hAnsi="Verdana" w:cs="Times New Roman"/>
          <w:b/>
          <w:szCs w:val="18"/>
        </w:rPr>
        <w:t>ZAŁĄCZNIK NR 6 DO SWZ – WYKAZ OSÓB SKIEROWANYCH PRZEZ WYKONAWCĘ DO REALIZACJI ZAMÓWIENIA</w:t>
      </w:r>
    </w:p>
    <w:p w14:paraId="28BC42FB" w14:textId="77777777" w:rsidR="00535E9B" w:rsidRPr="00535E9B" w:rsidRDefault="00535E9B" w:rsidP="00842A55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</w:p>
    <w:p w14:paraId="59625F1D" w14:textId="77777777" w:rsidR="00535E9B" w:rsidRPr="00535E9B" w:rsidRDefault="00535E9B" w:rsidP="00842A55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WYKAZ</w:t>
      </w:r>
    </w:p>
    <w:p w14:paraId="2DE7C3C3" w14:textId="77777777" w:rsidR="00535E9B" w:rsidRPr="00535E9B" w:rsidRDefault="00535E9B" w:rsidP="00842A55">
      <w:pPr>
        <w:spacing w:after="160" w:line="259" w:lineRule="auto"/>
        <w:jc w:val="center"/>
        <w:rPr>
          <w:rFonts w:ascii="Calibri" w:eastAsia="Calibri" w:hAnsi="Calibri" w:cs="Times New Roman"/>
          <w:sz w:val="2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OSÓB SKIEROWANYCH PRZEZ WYKONAWCĘ DO REALIZACJI ZAMÓWIENIA</w:t>
      </w:r>
    </w:p>
    <w:p w14:paraId="2F4DDCB8" w14:textId="77777777" w:rsidR="00535E9B" w:rsidRPr="00535E9B" w:rsidRDefault="00535E9B" w:rsidP="00842A55">
      <w:pPr>
        <w:tabs>
          <w:tab w:val="left" w:pos="7652"/>
        </w:tabs>
        <w:jc w:val="both"/>
      </w:pPr>
    </w:p>
    <w:p w14:paraId="59194041" w14:textId="2AE1A1C8" w:rsidR="00535E9B" w:rsidRPr="00535E9B" w:rsidRDefault="00535E9B" w:rsidP="00842A55">
      <w:pPr>
        <w:tabs>
          <w:tab w:val="left" w:pos="7652"/>
        </w:tabs>
        <w:jc w:val="both"/>
      </w:pPr>
      <w:r w:rsidRPr="00535E9B">
        <w:t>Składając Ofertę w Postępowaniu o udzielenie Zamówienia publicznego pn. „</w:t>
      </w:r>
      <w:r w:rsidR="005530C7" w:rsidRPr="005530C7">
        <w:rPr>
          <w:b/>
          <w:bCs/>
        </w:rPr>
        <w:t xml:space="preserve">Wykonanie dokumentacji projektowej w branży elektroenergetycznej na terenie działania OŁD w RE Żyrardów: Budowa stacji 110kV CPK wraz z </w:t>
      </w:r>
      <w:proofErr w:type="spellStart"/>
      <w:r w:rsidR="005530C7" w:rsidRPr="005530C7">
        <w:rPr>
          <w:b/>
          <w:bCs/>
        </w:rPr>
        <w:t>odgałęzieniami</w:t>
      </w:r>
      <w:proofErr w:type="spellEnd"/>
      <w:r w:rsidR="005530C7" w:rsidRPr="005530C7">
        <w:rPr>
          <w:b/>
          <w:bCs/>
        </w:rPr>
        <w:t xml:space="preserve"> z dwutorowej linii 110kV relacji Sochaczew-Żyrardów i Teresin-Bielnik oraz z jednotorowej linii 110kV Sochaczew-Grodzisk</w:t>
      </w:r>
      <w:r w:rsidRPr="00535E9B">
        <w:t xml:space="preserve">”, nr Postępowania: </w:t>
      </w:r>
      <w:r w:rsidR="005530C7" w:rsidRPr="005530C7">
        <w:rPr>
          <w:b/>
          <w:bCs/>
        </w:rPr>
        <w:t>POST/DYS/OLD/GZ/00140/2026</w:t>
      </w:r>
      <w:r w:rsidRPr="00535E9B">
        <w:t>, OŚWIADCZAMY, że następujące osoby będą skierowane do realizacji Zamówienia, zgodnie z wymaganiami określonymi w SWZ:</w:t>
      </w:r>
    </w:p>
    <w:p w14:paraId="38C2ED68" w14:textId="77777777" w:rsidR="00535E9B" w:rsidRPr="00535E9B" w:rsidRDefault="00535E9B" w:rsidP="00842A55">
      <w:pPr>
        <w:tabs>
          <w:tab w:val="left" w:pos="7652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1101"/>
        <w:gridCol w:w="1424"/>
        <w:gridCol w:w="1927"/>
        <w:gridCol w:w="1763"/>
        <w:gridCol w:w="1383"/>
        <w:gridCol w:w="1383"/>
        <w:gridCol w:w="1807"/>
      </w:tblGrid>
      <w:tr w:rsidR="00A612FD" w:rsidRPr="00535E9B" w14:paraId="5438B89A" w14:textId="77777777" w:rsidTr="00A612FD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  <w:hideMark/>
          </w:tcPr>
          <w:p w14:paraId="291A88EC" w14:textId="77777777" w:rsidR="00A612FD" w:rsidRPr="006C4791" w:rsidRDefault="00A612FD" w:rsidP="00842A55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C4791">
              <w:rPr>
                <w:rFonts w:eastAsia="Times New Roman" w:cs="Calibri"/>
                <w:b/>
                <w:sz w:val="16"/>
                <w:szCs w:val="16"/>
              </w:rPr>
              <w:t>Lp.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  <w:hideMark/>
          </w:tcPr>
          <w:p w14:paraId="7A038CEA" w14:textId="77777777" w:rsidR="00A612FD" w:rsidRPr="006C4791" w:rsidRDefault="00A612FD" w:rsidP="00842A55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C4791">
              <w:rPr>
                <w:rFonts w:eastAsia="Times New Roman" w:cs="Calibri"/>
                <w:b/>
                <w:sz w:val="16"/>
                <w:szCs w:val="16"/>
              </w:rPr>
              <w:t>Funkcja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  <w:hideMark/>
          </w:tcPr>
          <w:p w14:paraId="7541DC46" w14:textId="77777777" w:rsidR="00A612FD" w:rsidRPr="006C4791" w:rsidRDefault="00A612FD" w:rsidP="00842A55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C4791">
              <w:rPr>
                <w:rFonts w:eastAsia="Times New Roman" w:cs="Calibri"/>
                <w:b/>
                <w:sz w:val="16"/>
                <w:szCs w:val="16"/>
              </w:rPr>
              <w:t>Imię i nazwisko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  <w:hideMark/>
          </w:tcPr>
          <w:p w14:paraId="3D97BAED" w14:textId="77777777" w:rsidR="00A612FD" w:rsidRPr="006C4791" w:rsidRDefault="00A612FD" w:rsidP="00842A55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C4791">
              <w:rPr>
                <w:rFonts w:eastAsia="Times New Roman" w:cs="Calibri"/>
                <w:b/>
                <w:sz w:val="16"/>
                <w:szCs w:val="16"/>
              </w:rPr>
              <w:t>Kwalifikacje zawodowe/uprawnienia</w:t>
            </w:r>
            <w:r w:rsidRPr="00A612FD">
              <w:rPr>
                <w:rFonts w:ascii="Calibri" w:eastAsia="Calibri" w:hAnsi="Calibri" w:cs="Times New Roman"/>
                <w:i/>
                <w:sz w:val="20"/>
                <w:szCs w:val="20"/>
                <w:lang w:eastAsia="ar-SA"/>
              </w:rPr>
              <w:t>(należy wskazać wystawce i nr uprawnienia)</w:t>
            </w:r>
            <w:r w:rsidRPr="006C4791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7AAC5F97" w14:textId="09A5D691" w:rsidR="00A612FD" w:rsidRPr="006C4791" w:rsidRDefault="00A612FD" w:rsidP="00842A55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A612FD">
              <w:rPr>
                <w:rFonts w:ascii="Calibri" w:eastAsia="Calibri" w:hAnsi="Calibri" w:cs="Times New Roman"/>
                <w:b/>
                <w:sz w:val="20"/>
                <w:szCs w:val="20"/>
                <w:lang w:eastAsia="ar-SA"/>
              </w:rPr>
              <w:t>Zakres nadanych uprawnień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</w:tcPr>
          <w:p w14:paraId="450E8828" w14:textId="77777777" w:rsidR="00A612FD" w:rsidRDefault="00A612FD" w:rsidP="00842A55">
            <w:pPr>
              <w:spacing w:before="12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eastAsia="ar-SA"/>
              </w:rPr>
            </w:pPr>
          </w:p>
          <w:p w14:paraId="28A9049D" w14:textId="77777777" w:rsidR="00A612FD" w:rsidRDefault="00A612FD" w:rsidP="00842A55">
            <w:pPr>
              <w:spacing w:before="12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eastAsia="ar-SA"/>
              </w:rPr>
            </w:pPr>
          </w:p>
          <w:p w14:paraId="3C362EBB" w14:textId="598A45EA" w:rsidR="00A612FD" w:rsidRPr="00A612FD" w:rsidRDefault="00A612FD" w:rsidP="00842A55">
            <w:pPr>
              <w:spacing w:before="12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612FD">
              <w:rPr>
                <w:rFonts w:ascii="Calibri" w:eastAsia="Calibri" w:hAnsi="Calibri" w:cs="Times New Roman"/>
                <w:b/>
                <w:sz w:val="20"/>
                <w:szCs w:val="20"/>
                <w:lang w:eastAsia="ar-SA"/>
              </w:rPr>
              <w:t>Zakres nadanych uprawnień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  <w:hideMark/>
          </w:tcPr>
          <w:p w14:paraId="41DC0EEE" w14:textId="7027A6C8" w:rsidR="00A612FD" w:rsidRPr="006C4791" w:rsidRDefault="00A612FD" w:rsidP="00842A55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A612FD">
              <w:rPr>
                <w:rFonts w:ascii="Calibri" w:eastAsia="Calibri" w:hAnsi="Calibri" w:cs="Times New Roman"/>
                <w:b/>
                <w:sz w:val="20"/>
                <w:szCs w:val="20"/>
              </w:rPr>
              <w:t>aktualna przynależność do właściwej Izby Budownictwa                          TAK/NIE*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  <w:hideMark/>
          </w:tcPr>
          <w:p w14:paraId="323589AB" w14:textId="77777777" w:rsidR="00A612FD" w:rsidRPr="006C4791" w:rsidRDefault="00A612FD" w:rsidP="00842A55">
            <w:pPr>
              <w:spacing w:before="120"/>
              <w:jc w:val="center"/>
              <w:rPr>
                <w:rFonts w:eastAsia="Times New Roman" w:cs="Times New Roman"/>
                <w:sz w:val="22"/>
              </w:rPr>
            </w:pPr>
            <w:r w:rsidRPr="006C4791">
              <w:rPr>
                <w:rFonts w:eastAsia="Times New Roman" w:cs="Calibri"/>
                <w:b/>
                <w:sz w:val="16"/>
                <w:szCs w:val="16"/>
              </w:rPr>
              <w:t xml:space="preserve">Podstawa dysponowania osobą </w:t>
            </w:r>
          </w:p>
          <w:p w14:paraId="4AEF2A5B" w14:textId="77777777" w:rsidR="00A612FD" w:rsidRPr="006C4791" w:rsidRDefault="00A612FD" w:rsidP="00842A55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C4791">
              <w:rPr>
                <w:rFonts w:eastAsia="Times New Roman" w:cs="Calibri"/>
                <w:b/>
                <w:sz w:val="16"/>
                <w:szCs w:val="16"/>
              </w:rPr>
              <w:t>Zdolność zawodowa własna/nazwa  podmiotu udostępniającego zasoby **</w:t>
            </w:r>
          </w:p>
        </w:tc>
      </w:tr>
      <w:tr w:rsidR="00A612FD" w:rsidRPr="00535E9B" w14:paraId="6D5C12BB" w14:textId="77777777" w:rsidTr="00A612FD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DA18" w14:textId="77777777" w:rsidR="00A612FD" w:rsidRPr="006C4791" w:rsidRDefault="00A612FD" w:rsidP="00842A55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7EA6" w14:textId="77777777" w:rsidR="00A612FD" w:rsidRPr="006C4791" w:rsidRDefault="00A612FD" w:rsidP="00842A55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550F" w14:textId="77777777" w:rsidR="00A612FD" w:rsidRPr="006C4791" w:rsidRDefault="00A612FD" w:rsidP="00842A55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2FBF" w14:textId="77777777" w:rsidR="00A612FD" w:rsidRPr="006C4791" w:rsidRDefault="00A612FD" w:rsidP="00842A55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0779" w14:textId="0E3C9C63" w:rsidR="00A612FD" w:rsidRPr="006C4791" w:rsidRDefault="00A612FD" w:rsidP="00842A55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AB0" w14:textId="77777777" w:rsidR="00A612FD" w:rsidRPr="006C4791" w:rsidRDefault="00A612FD" w:rsidP="00842A55">
            <w:pPr>
              <w:spacing w:before="120" w:after="120" w:line="276" w:lineRule="auto"/>
              <w:ind w:firstLine="312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A3CB" w14:textId="05ABA151" w:rsidR="00A612FD" w:rsidRPr="006C4791" w:rsidRDefault="00A612FD" w:rsidP="00842A55">
            <w:pPr>
              <w:spacing w:before="120" w:after="120" w:line="276" w:lineRule="auto"/>
              <w:ind w:firstLine="312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7FBC" w14:textId="77777777" w:rsidR="00A612FD" w:rsidRPr="006C4791" w:rsidRDefault="00A612FD" w:rsidP="00842A55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A612FD" w:rsidRPr="00535E9B" w14:paraId="0604CC1C" w14:textId="77777777" w:rsidTr="00A612FD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7C0F" w14:textId="77777777" w:rsidR="00A612FD" w:rsidRPr="006C4791" w:rsidRDefault="00A612FD" w:rsidP="00842A55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031F" w14:textId="77777777" w:rsidR="00A612FD" w:rsidRPr="006C4791" w:rsidRDefault="00A612FD" w:rsidP="00842A55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9488" w14:textId="77777777" w:rsidR="00A612FD" w:rsidRPr="006C4791" w:rsidRDefault="00A612FD" w:rsidP="00842A55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28F" w14:textId="77777777" w:rsidR="00A612FD" w:rsidRPr="006C4791" w:rsidRDefault="00A612FD" w:rsidP="00842A55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E639" w14:textId="79DAE469" w:rsidR="00A612FD" w:rsidRPr="006C4791" w:rsidRDefault="00A612FD" w:rsidP="00842A55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7B2" w14:textId="77777777" w:rsidR="00A612FD" w:rsidRPr="006C4791" w:rsidRDefault="00A612FD" w:rsidP="00842A55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D0C2" w14:textId="6A36067F" w:rsidR="00A612FD" w:rsidRPr="006C4791" w:rsidRDefault="00A612FD" w:rsidP="00842A55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50DB" w14:textId="77777777" w:rsidR="00A612FD" w:rsidRPr="006C4791" w:rsidRDefault="00A612FD" w:rsidP="00842A55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</w:tr>
    </w:tbl>
    <w:p w14:paraId="01170D0A" w14:textId="77777777" w:rsidR="00535E9B" w:rsidRPr="00535E9B" w:rsidRDefault="00535E9B" w:rsidP="00842A55">
      <w:pPr>
        <w:tabs>
          <w:tab w:val="left" w:pos="7652"/>
        </w:tabs>
        <w:jc w:val="both"/>
      </w:pPr>
    </w:p>
    <w:p w14:paraId="69DD265B" w14:textId="77777777" w:rsidR="00A612FD" w:rsidRPr="00A612FD" w:rsidRDefault="00A612FD" w:rsidP="00A612FD">
      <w:pPr>
        <w:spacing w:before="120"/>
        <w:ind w:right="-569"/>
        <w:outlineLvl w:val="0"/>
        <w:rPr>
          <w:rFonts w:ascii="Calibri" w:eastAsia="Times New Roman" w:hAnsi="Calibri" w:cs="Calibri"/>
          <w:i/>
          <w:sz w:val="16"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bookmarkStart w:id="11" w:name="_Toc63926241"/>
      <w:bookmarkStart w:id="12" w:name="_Toc64396639"/>
      <w:r w:rsidRPr="00A612FD">
        <w:rPr>
          <w:rFonts w:ascii="Calibri" w:eastAsia="Times New Roman" w:hAnsi="Calibri" w:cs="Calibri"/>
          <w:i/>
          <w:sz w:val="16"/>
          <w:szCs w:val="18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4155FE0" w14:textId="77777777" w:rsidR="00A612FD" w:rsidRPr="00A612FD" w:rsidRDefault="00A612FD" w:rsidP="00A612FD">
      <w:pPr>
        <w:autoSpaceDE w:val="0"/>
        <w:autoSpaceDN w:val="0"/>
        <w:rPr>
          <w:rFonts w:ascii="Calibri" w:eastAsia="Calibri" w:hAnsi="Calibri" w:cs="Times New Roman"/>
          <w:sz w:val="16"/>
          <w:szCs w:val="16"/>
          <w:lang w:eastAsia="pl-PL"/>
        </w:rPr>
      </w:pPr>
      <w:r w:rsidRPr="00A612FD">
        <w:rPr>
          <w:rFonts w:ascii="Calibri" w:eastAsia="Calibri" w:hAnsi="Calibri" w:cs="Times New Roman"/>
          <w:sz w:val="16"/>
          <w:szCs w:val="16"/>
          <w:lang w:eastAsia="pl-PL"/>
        </w:rPr>
        <w:t>* należy wpisać właściwe</w:t>
      </w:r>
    </w:p>
    <w:p w14:paraId="230C0704" w14:textId="77777777" w:rsidR="00A612FD" w:rsidRPr="00A612FD" w:rsidRDefault="00A612FD" w:rsidP="00A612FD">
      <w:pPr>
        <w:autoSpaceDE w:val="0"/>
        <w:autoSpaceDN w:val="0"/>
        <w:rPr>
          <w:rFonts w:ascii="Calibri" w:eastAsia="Calibri" w:hAnsi="Calibri" w:cs="Times New Roman"/>
          <w:snapToGrid w:val="0"/>
          <w:sz w:val="20"/>
          <w:szCs w:val="16"/>
        </w:rPr>
      </w:pPr>
      <w:r w:rsidRPr="00A612FD">
        <w:rPr>
          <w:rFonts w:ascii="Calibri" w:eastAsia="Calibri" w:hAnsi="Calibri" w:cs="Times New Roman"/>
          <w:sz w:val="20"/>
          <w:szCs w:val="16"/>
          <w:lang w:eastAsia="pl-PL"/>
        </w:rPr>
        <w:t>Jednocześnie o</w:t>
      </w:r>
      <w:r w:rsidRPr="00A612FD">
        <w:rPr>
          <w:rFonts w:ascii="Calibri" w:eastAsia="Calibri" w:hAnsi="Calibri" w:cs="Times New Roman"/>
          <w:snapToGrid w:val="0"/>
          <w:sz w:val="20"/>
          <w:szCs w:val="16"/>
        </w:rPr>
        <w:t xml:space="preserve">świadczam/y niniejszym, iż osoby które zostaną skierowane do realizacji Zamówienia: </w:t>
      </w:r>
    </w:p>
    <w:p w14:paraId="1F75FAD9" w14:textId="77777777" w:rsidR="00A612FD" w:rsidRPr="00A612FD" w:rsidRDefault="00A612FD" w:rsidP="00A612FD">
      <w:pPr>
        <w:numPr>
          <w:ilvl w:val="2"/>
          <w:numId w:val="27"/>
        </w:numPr>
        <w:tabs>
          <w:tab w:val="num" w:pos="426"/>
        </w:tabs>
        <w:autoSpaceDE w:val="0"/>
        <w:autoSpaceDN w:val="0"/>
        <w:spacing w:after="200"/>
        <w:ind w:left="426" w:hanging="284"/>
        <w:contextualSpacing/>
        <w:rPr>
          <w:rFonts w:ascii="Calibri" w:eastAsia="Times New Roman" w:hAnsi="Calibri" w:cs="Times New Roman"/>
          <w:snapToGrid w:val="0"/>
          <w:sz w:val="20"/>
          <w:szCs w:val="16"/>
          <w:lang w:eastAsia="pl-PL"/>
        </w:rPr>
      </w:pPr>
      <w:r w:rsidRPr="00A612FD">
        <w:rPr>
          <w:rFonts w:ascii="Calibri" w:eastAsia="Times New Roman" w:hAnsi="Calibri" w:cs="Times New Roman"/>
          <w:snapToGrid w:val="0"/>
          <w:sz w:val="20"/>
          <w:szCs w:val="16"/>
          <w:lang w:eastAsia="pl-PL"/>
        </w:rPr>
        <w:t>zostaną poinformowane o wymogach dotyczących sposobu realizacji umowy</w:t>
      </w:r>
      <w:r w:rsidRPr="00A612FD">
        <w:rPr>
          <w:rFonts w:ascii="Calibri" w:eastAsia="Times New Roman" w:hAnsi="Calibri" w:cs="Arial"/>
          <w:snapToGrid w:val="0"/>
          <w:sz w:val="20"/>
          <w:szCs w:val="16"/>
          <w:lang w:eastAsia="pl-PL"/>
        </w:rPr>
        <w:t xml:space="preserve">, </w:t>
      </w:r>
    </w:p>
    <w:p w14:paraId="0C251ADF" w14:textId="77777777" w:rsidR="00A612FD" w:rsidRPr="00A612FD" w:rsidRDefault="00A612FD" w:rsidP="00A612FD">
      <w:pPr>
        <w:numPr>
          <w:ilvl w:val="2"/>
          <w:numId w:val="27"/>
        </w:numPr>
        <w:tabs>
          <w:tab w:val="num" w:pos="426"/>
        </w:tabs>
        <w:autoSpaceDE w:val="0"/>
        <w:autoSpaceDN w:val="0"/>
        <w:spacing w:after="200"/>
        <w:ind w:left="426" w:hanging="284"/>
        <w:contextualSpacing/>
        <w:rPr>
          <w:rFonts w:ascii="Calibri" w:eastAsia="Times New Roman" w:hAnsi="Calibri" w:cs="Times New Roman"/>
          <w:snapToGrid w:val="0"/>
          <w:sz w:val="20"/>
          <w:szCs w:val="16"/>
          <w:lang w:eastAsia="pl-PL"/>
        </w:rPr>
      </w:pPr>
      <w:r w:rsidRPr="00A612FD">
        <w:rPr>
          <w:rFonts w:ascii="Calibri" w:eastAsia="Times New Roman" w:hAnsi="Calibri" w:cs="Times New Roman"/>
          <w:snapToGrid w:val="0"/>
          <w:sz w:val="20"/>
          <w:szCs w:val="16"/>
          <w:lang w:eastAsia="pl-PL"/>
        </w:rPr>
        <w:t>zostaną poinformowane o przetwarzaniu ich danych osobowych przez PGE Dystrybucja S.A.</w:t>
      </w:r>
    </w:p>
    <w:p w14:paraId="60110FFC" w14:textId="77777777" w:rsidR="00A612FD" w:rsidRDefault="00A612FD" w:rsidP="00842A55">
      <w:pPr>
        <w:tabs>
          <w:tab w:val="left" w:pos="7652"/>
        </w:tabs>
        <w:jc w:val="both"/>
        <w:rPr>
          <w:i/>
          <w:sz w:val="14"/>
          <w:szCs w:val="14"/>
        </w:rPr>
      </w:pPr>
    </w:p>
    <w:p w14:paraId="6C5BFB51" w14:textId="7602AF6E" w:rsidR="00535E9B" w:rsidRPr="00535E9B" w:rsidRDefault="00535E9B" w:rsidP="00842A55">
      <w:pPr>
        <w:tabs>
          <w:tab w:val="left" w:pos="7652"/>
        </w:tabs>
        <w:jc w:val="both"/>
        <w:rPr>
          <w:i/>
          <w:sz w:val="14"/>
          <w:szCs w:val="14"/>
        </w:rPr>
      </w:pPr>
      <w:r w:rsidRPr="00535E9B">
        <w:rPr>
          <w:i/>
          <w:sz w:val="14"/>
          <w:szCs w:val="14"/>
        </w:rPr>
        <w:t>Uwaga!</w:t>
      </w:r>
    </w:p>
    <w:p w14:paraId="1FC54598" w14:textId="77777777" w:rsidR="00535E9B" w:rsidRPr="00535E9B" w:rsidRDefault="00535E9B" w:rsidP="00842A55">
      <w:pPr>
        <w:tabs>
          <w:tab w:val="left" w:pos="7652"/>
        </w:tabs>
        <w:jc w:val="both"/>
        <w:rPr>
          <w:i/>
          <w:sz w:val="14"/>
          <w:szCs w:val="14"/>
        </w:rPr>
      </w:pPr>
      <w:r w:rsidRPr="00535E9B">
        <w:rPr>
          <w:i/>
          <w:sz w:val="14"/>
          <w:szCs w:val="14"/>
        </w:rPr>
        <w:t xml:space="preserve">Zamawiający wymaga podania informacji w odniesieniu do każdej z wskazanych osób wyznaczonych do pełnienia danej funkcji wskazując na posiadane uprawnienia, wykształcenie, doświadczenie zawodowe, kwalifikacje, odpowiednio do wymagań określonych w SWZ. </w:t>
      </w:r>
    </w:p>
    <w:p w14:paraId="6E0B9E46" w14:textId="77777777" w:rsidR="00535E9B" w:rsidRPr="00535E9B" w:rsidRDefault="00535E9B" w:rsidP="00842A55">
      <w:pPr>
        <w:tabs>
          <w:tab w:val="left" w:pos="7652"/>
        </w:tabs>
        <w:jc w:val="both"/>
        <w:rPr>
          <w:i/>
          <w:sz w:val="14"/>
          <w:szCs w:val="14"/>
        </w:rPr>
      </w:pPr>
      <w:r w:rsidRPr="00535E9B">
        <w:rPr>
          <w:i/>
          <w:sz w:val="14"/>
          <w:szCs w:val="14"/>
        </w:rPr>
        <w:t>**jeżeli dotyczy</w:t>
      </w:r>
    </w:p>
    <w:p w14:paraId="4EC3DD43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4B0C3AAA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2F33781B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6493704F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07487200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7FE6B5D6" w14:textId="22D7B1A5" w:rsidR="00535E9B" w:rsidRPr="00A612FD" w:rsidRDefault="00535E9B" w:rsidP="00A612FD">
      <w:pPr>
        <w:spacing w:before="120" w:after="120" w:line="276" w:lineRule="auto"/>
        <w:ind w:left="5398" w:hanging="153"/>
        <w:jc w:val="center"/>
        <w:rPr>
          <w:rFonts w:ascii="Verdana" w:eastAsia="Times New Roman" w:hAnsi="Verdana" w:cs="Calibri"/>
          <w:b/>
          <w:i/>
          <w:color w:val="000000"/>
          <w:sz w:val="14"/>
          <w:szCs w:val="14"/>
        </w:rPr>
      </w:pPr>
      <w:r w:rsidRPr="00535E9B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Kwalifikowany podpis elektroniczny osób uprawnionych do składania oświadczeń woli w imieniu Wykonawcy/Wykonawców wspólnie ubiegających się udzielenie zamówienia</w:t>
      </w:r>
    </w:p>
    <w:p w14:paraId="50DACE1C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7521F809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bookmarkEnd w:id="0"/>
    <w:bookmarkEnd w:id="1"/>
    <w:bookmarkEnd w:id="2"/>
    <w:bookmarkEnd w:id="3"/>
    <w:bookmarkEnd w:id="4"/>
    <w:bookmarkEnd w:id="5"/>
    <w:p w14:paraId="523B9D1A" w14:textId="4FBF2DFE" w:rsidR="008548B7" w:rsidRPr="00710355" w:rsidRDefault="008548B7" w:rsidP="00A612FD">
      <w:pPr>
        <w:spacing w:after="0" w:line="288" w:lineRule="auto"/>
      </w:pPr>
    </w:p>
    <w:sectPr w:rsidR="008548B7" w:rsidRPr="00710355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79750A4D" w14:textId="15827C16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D05ED58" w:rsidR="00096B98" w:rsidRPr="006B2C28" w:rsidRDefault="006F454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2F4B1FD9" w14:textId="77777777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BCB0AD1" w14:textId="12B914DF" w:rsidR="00096B98" w:rsidRPr="006B2C28" w:rsidRDefault="006F4541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  <w:p w14:paraId="676ADCC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515"/>
    <w:multiLevelType w:val="hybridMultilevel"/>
    <w:tmpl w:val="333ABBD8"/>
    <w:lvl w:ilvl="0" w:tplc="03DA252A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E7930"/>
    <w:multiLevelType w:val="hybridMultilevel"/>
    <w:tmpl w:val="BE682F52"/>
    <w:lvl w:ilvl="0" w:tplc="5E86D826">
      <w:start w:val="1"/>
      <w:numFmt w:val="lowerLetter"/>
      <w:lvlText w:val="%1)"/>
      <w:lvlJc w:val="left"/>
      <w:pPr>
        <w:ind w:left="19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08362803"/>
    <w:multiLevelType w:val="hybridMultilevel"/>
    <w:tmpl w:val="94EEECB4"/>
    <w:lvl w:ilvl="0" w:tplc="523AECCA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3E0D62"/>
    <w:multiLevelType w:val="hybridMultilevel"/>
    <w:tmpl w:val="91E8DC74"/>
    <w:lvl w:ilvl="0" w:tplc="F174793C">
      <w:start w:val="2"/>
      <w:numFmt w:val="decimal"/>
      <w:lvlText w:val="%1."/>
      <w:lvlJc w:val="left"/>
      <w:pPr>
        <w:ind w:left="19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FB954C3"/>
    <w:multiLevelType w:val="hybridMultilevel"/>
    <w:tmpl w:val="7EAE4778"/>
    <w:lvl w:ilvl="0" w:tplc="2E06FFEA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6"/>
  </w:num>
  <w:num w:numId="2" w16cid:durableId="1179807379">
    <w:abstractNumId w:val="8"/>
  </w:num>
  <w:num w:numId="3" w16cid:durableId="1612782407">
    <w:abstractNumId w:val="12"/>
  </w:num>
  <w:num w:numId="4" w16cid:durableId="1694839382">
    <w:abstractNumId w:val="18"/>
  </w:num>
  <w:num w:numId="5" w16cid:durableId="1244412015">
    <w:abstractNumId w:val="16"/>
  </w:num>
  <w:num w:numId="6" w16cid:durableId="134372250">
    <w:abstractNumId w:val="16"/>
  </w:num>
  <w:num w:numId="7" w16cid:durableId="834498161">
    <w:abstractNumId w:val="4"/>
  </w:num>
  <w:num w:numId="8" w16cid:durableId="184826775">
    <w:abstractNumId w:val="23"/>
  </w:num>
  <w:num w:numId="9" w16cid:durableId="1231499047">
    <w:abstractNumId w:val="15"/>
  </w:num>
  <w:num w:numId="10" w16cid:durableId="1105538920">
    <w:abstractNumId w:val="5"/>
  </w:num>
  <w:num w:numId="11" w16cid:durableId="608200192">
    <w:abstractNumId w:val="13"/>
  </w:num>
  <w:num w:numId="12" w16cid:durableId="385646142">
    <w:abstractNumId w:val="11"/>
  </w:num>
  <w:num w:numId="13" w16cid:durableId="327710772">
    <w:abstractNumId w:val="21"/>
  </w:num>
  <w:num w:numId="14" w16cid:durableId="488985096">
    <w:abstractNumId w:val="19"/>
  </w:num>
  <w:num w:numId="15" w16cid:durableId="50346644">
    <w:abstractNumId w:val="14"/>
  </w:num>
  <w:num w:numId="16" w16cid:durableId="1048068542">
    <w:abstractNumId w:val="9"/>
  </w:num>
  <w:num w:numId="17" w16cid:durableId="1859732110">
    <w:abstractNumId w:val="6"/>
  </w:num>
  <w:num w:numId="18" w16cid:durableId="953445423">
    <w:abstractNumId w:val="10"/>
  </w:num>
  <w:num w:numId="19" w16cid:durableId="306977122">
    <w:abstractNumId w:val="0"/>
  </w:num>
  <w:num w:numId="20" w16cid:durableId="199783886">
    <w:abstractNumId w:val="3"/>
  </w:num>
  <w:num w:numId="21" w16cid:durableId="2030402179">
    <w:abstractNumId w:val="22"/>
  </w:num>
  <w:num w:numId="22" w16cid:durableId="1779643535">
    <w:abstractNumId w:val="7"/>
  </w:num>
  <w:num w:numId="23" w16cid:durableId="478039002">
    <w:abstractNumId w:val="2"/>
  </w:num>
  <w:num w:numId="24" w16cid:durableId="1286110666">
    <w:abstractNumId w:val="1"/>
  </w:num>
  <w:num w:numId="25" w16cid:durableId="297490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26668">
    <w:abstractNumId w:val="17"/>
  </w:num>
  <w:num w:numId="27" w16cid:durableId="111544680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22E4"/>
    <w:rsid w:val="00033582"/>
    <w:rsid w:val="00033D97"/>
    <w:rsid w:val="00034A36"/>
    <w:rsid w:val="00036A63"/>
    <w:rsid w:val="00036B40"/>
    <w:rsid w:val="00036D76"/>
    <w:rsid w:val="00040B6D"/>
    <w:rsid w:val="00051B85"/>
    <w:rsid w:val="0005307D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E5D8A"/>
    <w:rsid w:val="00101BCF"/>
    <w:rsid w:val="00104A96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76C9"/>
    <w:rsid w:val="0014785F"/>
    <w:rsid w:val="00152301"/>
    <w:rsid w:val="00157314"/>
    <w:rsid w:val="00157AB8"/>
    <w:rsid w:val="00157F92"/>
    <w:rsid w:val="001652FC"/>
    <w:rsid w:val="0016753B"/>
    <w:rsid w:val="00167B53"/>
    <w:rsid w:val="00170520"/>
    <w:rsid w:val="00172B93"/>
    <w:rsid w:val="00175483"/>
    <w:rsid w:val="00175F47"/>
    <w:rsid w:val="00175F4C"/>
    <w:rsid w:val="0017778F"/>
    <w:rsid w:val="00180519"/>
    <w:rsid w:val="00183007"/>
    <w:rsid w:val="00185AAB"/>
    <w:rsid w:val="001866EF"/>
    <w:rsid w:val="00192A23"/>
    <w:rsid w:val="00193A87"/>
    <w:rsid w:val="00195424"/>
    <w:rsid w:val="001974F6"/>
    <w:rsid w:val="001A0B5A"/>
    <w:rsid w:val="001A4996"/>
    <w:rsid w:val="001A5481"/>
    <w:rsid w:val="001B0061"/>
    <w:rsid w:val="001B11E7"/>
    <w:rsid w:val="001B2B82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34DE"/>
    <w:rsid w:val="00215C85"/>
    <w:rsid w:val="00220A78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3E8B"/>
    <w:rsid w:val="002F10CA"/>
    <w:rsid w:val="002F1491"/>
    <w:rsid w:val="00301132"/>
    <w:rsid w:val="00301D97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5B97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B7FCC"/>
    <w:rsid w:val="003D35C6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57E0"/>
    <w:rsid w:val="00426E6D"/>
    <w:rsid w:val="004328AD"/>
    <w:rsid w:val="004367FB"/>
    <w:rsid w:val="00436C85"/>
    <w:rsid w:val="00436F85"/>
    <w:rsid w:val="00441E0F"/>
    <w:rsid w:val="0044203A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3023"/>
    <w:rsid w:val="004E4C43"/>
    <w:rsid w:val="004E6341"/>
    <w:rsid w:val="004E7573"/>
    <w:rsid w:val="004F0C4A"/>
    <w:rsid w:val="004F20AD"/>
    <w:rsid w:val="004F2E23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30C7"/>
    <w:rsid w:val="00555B6B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4F4D"/>
    <w:rsid w:val="005E79E5"/>
    <w:rsid w:val="005F2086"/>
    <w:rsid w:val="005F3B15"/>
    <w:rsid w:val="005F4AA8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5EE"/>
    <w:rsid w:val="00680F7C"/>
    <w:rsid w:val="0068600F"/>
    <w:rsid w:val="00694A5F"/>
    <w:rsid w:val="00696995"/>
    <w:rsid w:val="006A0331"/>
    <w:rsid w:val="006A4275"/>
    <w:rsid w:val="006A74B5"/>
    <w:rsid w:val="006B0E6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4541"/>
    <w:rsid w:val="006F5F72"/>
    <w:rsid w:val="00700BCE"/>
    <w:rsid w:val="00703735"/>
    <w:rsid w:val="00707DEC"/>
    <w:rsid w:val="00710355"/>
    <w:rsid w:val="00710A22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35DB7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1AC7"/>
    <w:rsid w:val="007F2646"/>
    <w:rsid w:val="007F4504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335"/>
    <w:rsid w:val="00911FA5"/>
    <w:rsid w:val="00914A71"/>
    <w:rsid w:val="00920735"/>
    <w:rsid w:val="009333B9"/>
    <w:rsid w:val="00935B17"/>
    <w:rsid w:val="00936AC2"/>
    <w:rsid w:val="00944154"/>
    <w:rsid w:val="00944BEA"/>
    <w:rsid w:val="00945651"/>
    <w:rsid w:val="00952CE1"/>
    <w:rsid w:val="00952FFC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28A4"/>
    <w:rsid w:val="00983EBF"/>
    <w:rsid w:val="00984E39"/>
    <w:rsid w:val="0098502B"/>
    <w:rsid w:val="00986E3C"/>
    <w:rsid w:val="00987773"/>
    <w:rsid w:val="009927B3"/>
    <w:rsid w:val="00992FE3"/>
    <w:rsid w:val="0099653A"/>
    <w:rsid w:val="009A10F9"/>
    <w:rsid w:val="009A66C8"/>
    <w:rsid w:val="009A6C2E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12FD"/>
    <w:rsid w:val="00A62A34"/>
    <w:rsid w:val="00A64A42"/>
    <w:rsid w:val="00A64E8A"/>
    <w:rsid w:val="00A64F9F"/>
    <w:rsid w:val="00A65238"/>
    <w:rsid w:val="00A70A38"/>
    <w:rsid w:val="00A72BC2"/>
    <w:rsid w:val="00A730B9"/>
    <w:rsid w:val="00A7626A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93467"/>
    <w:rsid w:val="00B9396E"/>
    <w:rsid w:val="00BA01AC"/>
    <w:rsid w:val="00BA0FF4"/>
    <w:rsid w:val="00BA1EA2"/>
    <w:rsid w:val="00BA245E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C003C6"/>
    <w:rsid w:val="00C033B9"/>
    <w:rsid w:val="00C04213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0C03"/>
    <w:rsid w:val="00C45F7E"/>
    <w:rsid w:val="00C5009D"/>
    <w:rsid w:val="00C53A22"/>
    <w:rsid w:val="00C55A04"/>
    <w:rsid w:val="00C5656D"/>
    <w:rsid w:val="00C601FE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93FFA"/>
    <w:rsid w:val="00CA45F4"/>
    <w:rsid w:val="00CA503E"/>
    <w:rsid w:val="00CB2D26"/>
    <w:rsid w:val="00CB3A6F"/>
    <w:rsid w:val="00CC0073"/>
    <w:rsid w:val="00CC1DCD"/>
    <w:rsid w:val="00CC6811"/>
    <w:rsid w:val="00CD2022"/>
    <w:rsid w:val="00CD5F5F"/>
    <w:rsid w:val="00CD6EB7"/>
    <w:rsid w:val="00CE2F55"/>
    <w:rsid w:val="00CF00F5"/>
    <w:rsid w:val="00CF36E7"/>
    <w:rsid w:val="00CF7254"/>
    <w:rsid w:val="00CF7A16"/>
    <w:rsid w:val="00D00DBC"/>
    <w:rsid w:val="00D01998"/>
    <w:rsid w:val="00D03C12"/>
    <w:rsid w:val="00D0458C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016E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F4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SWZ.docx</dmsv2BaseFileName>
    <dmsv2BaseDisplayName xmlns="http://schemas.microsoft.com/sharepoint/v3">załącznik nr 6 do SWZ</dmsv2BaseDisplayName>
    <dmsv2SWPP2ObjectNumber xmlns="http://schemas.microsoft.com/sharepoint/v3">POST/DYS/OLD/GZ/00140/2026                        </dmsv2SWPP2ObjectNumber>
    <dmsv2SWPP2SumMD5 xmlns="http://schemas.microsoft.com/sharepoint/v3">6300760981d1328ef7fb546b4ed347f0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24299427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PR4UJWENCY6Q-1465504392-1024</_dlc_DocId>
    <_dlc_DocIdUrl xmlns="a19cb1c7-c5c7-46d4-85ae-d83685407bba">
      <Url>https://swpp2.dms.gkpge.pl/sites/42/_layouts/15/DocIdRedir.aspx?ID=PR4UJWENCY6Q-1465504392-1024</Url>
      <Description>PR4UJWENCY6Q-1465504392-1024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B65A1-B1FD-42D4-828E-90D4FBA77CD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4C68CC58-9B42-4810-AC18-F2BC4F56499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196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13</cp:revision>
  <cp:lastPrinted>2025-02-19T11:52:00Z</cp:lastPrinted>
  <dcterms:created xsi:type="dcterms:W3CDTF">2026-01-28T10:51:00Z</dcterms:created>
  <dcterms:modified xsi:type="dcterms:W3CDTF">2026-01-29T12:38:00Z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390405c5-eb80-4fd5-8b8e-d746f9449f0e</vt:lpwstr>
  </property>
</Properties>
</file>